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569BE" w14:textId="77777777" w:rsidR="006D3ABC" w:rsidRDefault="006D3ABC" w:rsidP="006D3ABC">
      <w:pPr>
        <w:jc w:val="center"/>
      </w:pPr>
    </w:p>
    <w:p w14:paraId="73E683EC" w14:textId="77777777" w:rsidR="006D3ABC" w:rsidRDefault="006D3ABC" w:rsidP="006D3ABC">
      <w:pPr>
        <w:jc w:val="center"/>
      </w:pPr>
    </w:p>
    <w:p w14:paraId="6D5FF622" w14:textId="77777777" w:rsidR="006D3ABC" w:rsidRDefault="006D3ABC" w:rsidP="006D3ABC">
      <w:pPr>
        <w:jc w:val="center"/>
      </w:pPr>
    </w:p>
    <w:p w14:paraId="15726ADE" w14:textId="09F3FB8B" w:rsidR="002467A8" w:rsidRDefault="000202C2" w:rsidP="002467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82F0C">
        <w:rPr>
          <w:szCs w:val="24"/>
        </w:rPr>
        <w:t>August 30, 2021</w:t>
      </w:r>
    </w:p>
    <w:p w14:paraId="617A8B81" w14:textId="77777777" w:rsidR="002467A8" w:rsidRPr="006A65AF" w:rsidRDefault="002467A8" w:rsidP="002467A8">
      <w:pPr>
        <w:rPr>
          <w:szCs w:val="24"/>
        </w:rPr>
      </w:pPr>
    </w:p>
    <w:p w14:paraId="3546D14B" w14:textId="77777777" w:rsidR="002467A8" w:rsidRPr="006A65AF" w:rsidRDefault="002467A8" w:rsidP="002467A8">
      <w:pPr>
        <w:rPr>
          <w:szCs w:val="24"/>
        </w:rPr>
      </w:pPr>
    </w:p>
    <w:p w14:paraId="78D806A1" w14:textId="77777777" w:rsidR="002467A8" w:rsidRPr="006A65AF" w:rsidRDefault="002467A8" w:rsidP="002467A8">
      <w:pPr>
        <w:rPr>
          <w:szCs w:val="24"/>
        </w:rPr>
      </w:pPr>
      <w:r w:rsidRPr="006A65AF">
        <w:rPr>
          <w:szCs w:val="24"/>
        </w:rPr>
        <w:t>Mr. Reece McAlister</w:t>
      </w:r>
    </w:p>
    <w:p w14:paraId="12834D45" w14:textId="77777777" w:rsidR="002467A8" w:rsidRPr="006A65AF" w:rsidRDefault="002467A8" w:rsidP="002467A8">
      <w:pPr>
        <w:rPr>
          <w:szCs w:val="24"/>
        </w:rPr>
      </w:pPr>
      <w:r w:rsidRPr="006A65AF">
        <w:rPr>
          <w:szCs w:val="24"/>
        </w:rPr>
        <w:t>Executive Secretary</w:t>
      </w:r>
    </w:p>
    <w:p w14:paraId="5238106E" w14:textId="77777777" w:rsidR="002467A8" w:rsidRPr="006A65AF" w:rsidRDefault="002467A8" w:rsidP="002467A8">
      <w:pPr>
        <w:rPr>
          <w:szCs w:val="24"/>
        </w:rPr>
      </w:pPr>
      <w:smartTag w:uri="urn:schemas-microsoft-com:office:smarttags" w:element="place">
        <w:smartTag w:uri="urn:schemas-microsoft-com:office:smarttags" w:element="country-region">
          <w:r w:rsidRPr="006A65AF">
            <w:rPr>
              <w:szCs w:val="24"/>
            </w:rPr>
            <w:t>Georgia</w:t>
          </w:r>
        </w:smartTag>
      </w:smartTag>
      <w:r w:rsidRPr="006A65AF">
        <w:rPr>
          <w:szCs w:val="24"/>
        </w:rPr>
        <w:t xml:space="preserve"> Public Service Commission</w:t>
      </w:r>
    </w:p>
    <w:p w14:paraId="4BDB26EC" w14:textId="77777777" w:rsidR="002467A8" w:rsidRPr="006A65AF" w:rsidRDefault="002467A8" w:rsidP="002467A8">
      <w:pPr>
        <w:rPr>
          <w:szCs w:val="24"/>
        </w:rPr>
      </w:pPr>
      <w:smartTag w:uri="urn:schemas-microsoft-com:office:smarttags" w:element="address">
        <w:smartTag w:uri="urn:schemas-microsoft-com:office:smarttags" w:element="Street">
          <w:r w:rsidRPr="006A65AF">
            <w:rPr>
              <w:szCs w:val="24"/>
            </w:rPr>
            <w:t>244 Washington Street</w:t>
          </w:r>
        </w:smartTag>
      </w:smartTag>
    </w:p>
    <w:p w14:paraId="31711935" w14:textId="77777777" w:rsidR="002467A8" w:rsidRDefault="002467A8" w:rsidP="002467A8">
      <w:pPr>
        <w:rPr>
          <w:szCs w:val="24"/>
        </w:rPr>
      </w:pPr>
      <w:smartTag w:uri="urn:schemas-microsoft-com:office:smarttags" w:element="place">
        <w:smartTag w:uri="urn:schemas-microsoft-com:office:smarttags" w:element="City">
          <w:r w:rsidRPr="006A65AF">
            <w:rPr>
              <w:szCs w:val="24"/>
            </w:rPr>
            <w:t>Atlanta</w:t>
          </w:r>
        </w:smartTag>
        <w:r w:rsidRPr="006A65AF">
          <w:rPr>
            <w:szCs w:val="24"/>
          </w:rPr>
          <w:t xml:space="preserve">, </w:t>
        </w:r>
        <w:smartTag w:uri="urn:schemas-microsoft-com:office:smarttags" w:element="State">
          <w:r w:rsidRPr="006A65AF">
            <w:rPr>
              <w:szCs w:val="24"/>
            </w:rPr>
            <w:t>GA</w:t>
          </w:r>
        </w:smartTag>
        <w:r w:rsidRPr="006A65AF">
          <w:rPr>
            <w:szCs w:val="24"/>
          </w:rPr>
          <w:t xml:space="preserve"> </w:t>
        </w:r>
        <w:smartTag w:uri="urn:schemas-microsoft-com:office:smarttags" w:element="PostalCode">
          <w:r w:rsidRPr="006A65AF">
            <w:rPr>
              <w:szCs w:val="24"/>
            </w:rPr>
            <w:t>30334</w:t>
          </w:r>
        </w:smartTag>
      </w:smartTag>
    </w:p>
    <w:p w14:paraId="5AE0C831" w14:textId="77777777" w:rsidR="002467A8" w:rsidRPr="006A65AF" w:rsidRDefault="002467A8" w:rsidP="002467A8">
      <w:pPr>
        <w:rPr>
          <w:szCs w:val="24"/>
        </w:rPr>
      </w:pPr>
    </w:p>
    <w:p w14:paraId="7C6CD3A4" w14:textId="77777777" w:rsidR="002467A8" w:rsidRPr="006A65AF" w:rsidRDefault="002467A8" w:rsidP="002467A8">
      <w:pPr>
        <w:rPr>
          <w:szCs w:val="24"/>
        </w:rPr>
      </w:pPr>
    </w:p>
    <w:p w14:paraId="76004498" w14:textId="77777777" w:rsidR="002467A8" w:rsidRPr="006A65AF" w:rsidRDefault="002467A8" w:rsidP="002467A8">
      <w:pPr>
        <w:ind w:left="1020" w:hanging="1020"/>
        <w:rPr>
          <w:b/>
          <w:szCs w:val="24"/>
        </w:rPr>
      </w:pPr>
      <w:r w:rsidRPr="006A65AF">
        <w:rPr>
          <w:b/>
          <w:szCs w:val="24"/>
        </w:rPr>
        <w:t xml:space="preserve">Re:  </w:t>
      </w:r>
      <w:r w:rsidRPr="006A65AF">
        <w:rPr>
          <w:b/>
          <w:szCs w:val="24"/>
        </w:rPr>
        <w:tab/>
        <w:t>Docket No. 18638-U</w:t>
      </w:r>
    </w:p>
    <w:p w14:paraId="03546B8A" w14:textId="65330468" w:rsidR="002467A8" w:rsidRPr="006A65AF" w:rsidRDefault="002467A8" w:rsidP="002467A8">
      <w:pPr>
        <w:ind w:left="1020"/>
        <w:rPr>
          <w:b/>
          <w:szCs w:val="24"/>
        </w:rPr>
      </w:pPr>
      <w:r w:rsidRPr="006A65AF">
        <w:rPr>
          <w:b/>
          <w:szCs w:val="24"/>
        </w:rPr>
        <w:t>Atlanta Gas Light Company’s Recalculated Dedicated Design Day Capacity</w:t>
      </w:r>
      <w:r w:rsidR="00D158EF">
        <w:rPr>
          <w:b/>
          <w:szCs w:val="24"/>
        </w:rPr>
        <w:t xml:space="preserve"> (DDDC)</w:t>
      </w:r>
      <w:r w:rsidRPr="006A65AF">
        <w:rPr>
          <w:b/>
          <w:szCs w:val="24"/>
        </w:rPr>
        <w:t xml:space="preserve"> Factors for Year </w:t>
      </w:r>
      <w:r>
        <w:rPr>
          <w:b/>
          <w:szCs w:val="24"/>
        </w:rPr>
        <w:t>20</w:t>
      </w:r>
      <w:r w:rsidR="00E922DD">
        <w:rPr>
          <w:b/>
          <w:szCs w:val="24"/>
        </w:rPr>
        <w:t>2</w:t>
      </w:r>
      <w:r w:rsidR="00882F0C">
        <w:rPr>
          <w:b/>
          <w:szCs w:val="24"/>
        </w:rPr>
        <w:t>1</w:t>
      </w:r>
      <w:r w:rsidRPr="006A65AF">
        <w:rPr>
          <w:b/>
          <w:szCs w:val="24"/>
        </w:rPr>
        <w:t xml:space="preserve">. </w:t>
      </w:r>
    </w:p>
    <w:p w14:paraId="58AE4B66" w14:textId="77777777" w:rsidR="002467A8" w:rsidRPr="006A65AF" w:rsidRDefault="002467A8" w:rsidP="002467A8">
      <w:pPr>
        <w:ind w:left="420"/>
        <w:rPr>
          <w:b/>
          <w:szCs w:val="24"/>
        </w:rPr>
      </w:pPr>
    </w:p>
    <w:p w14:paraId="318F5FB9" w14:textId="77777777" w:rsidR="002467A8" w:rsidRPr="006A65AF" w:rsidRDefault="002467A8" w:rsidP="002467A8">
      <w:pPr>
        <w:rPr>
          <w:szCs w:val="24"/>
        </w:rPr>
      </w:pPr>
      <w:r w:rsidRPr="006A65AF">
        <w:rPr>
          <w:szCs w:val="24"/>
        </w:rPr>
        <w:t>Dear Mr. McAlister,</w:t>
      </w:r>
    </w:p>
    <w:p w14:paraId="64581A9D" w14:textId="77777777" w:rsidR="002467A8" w:rsidRPr="006A65AF" w:rsidRDefault="002467A8" w:rsidP="002467A8">
      <w:pPr>
        <w:rPr>
          <w:szCs w:val="24"/>
        </w:rPr>
      </w:pPr>
    </w:p>
    <w:p w14:paraId="2301F425" w14:textId="516EE926" w:rsidR="002467A8" w:rsidRPr="006A65AF" w:rsidRDefault="00D158EF" w:rsidP="00D158EF">
      <w:pPr>
        <w:spacing w:line="480" w:lineRule="auto"/>
        <w:ind w:left="90" w:right="720" w:firstLine="720"/>
        <w:rPr>
          <w:szCs w:val="24"/>
        </w:rPr>
      </w:pPr>
      <w:r>
        <w:rPr>
          <w:szCs w:val="24"/>
        </w:rPr>
        <w:t>P</w:t>
      </w:r>
      <w:r w:rsidR="002467A8" w:rsidRPr="006A65AF">
        <w:rPr>
          <w:szCs w:val="24"/>
        </w:rPr>
        <w:t xml:space="preserve">lease find an </w:t>
      </w:r>
      <w:r w:rsidR="00882F0C">
        <w:rPr>
          <w:szCs w:val="24"/>
        </w:rPr>
        <w:t xml:space="preserve">electronic filing </w:t>
      </w:r>
      <w:r w:rsidR="002467A8" w:rsidRPr="006A65AF">
        <w:rPr>
          <w:szCs w:val="24"/>
        </w:rPr>
        <w:t xml:space="preserve">of the weighted averages of the </w:t>
      </w:r>
      <w:r>
        <w:rPr>
          <w:szCs w:val="24"/>
        </w:rPr>
        <w:t>r</w:t>
      </w:r>
      <w:r w:rsidR="002467A8" w:rsidRPr="006A65AF">
        <w:rPr>
          <w:szCs w:val="24"/>
        </w:rPr>
        <w:t>ecalculated DDDC Factors effective September 1, 20</w:t>
      </w:r>
      <w:r w:rsidR="00E922DD">
        <w:rPr>
          <w:szCs w:val="24"/>
        </w:rPr>
        <w:t>2</w:t>
      </w:r>
      <w:r w:rsidR="00882F0C">
        <w:rPr>
          <w:szCs w:val="24"/>
        </w:rPr>
        <w:t>1</w:t>
      </w:r>
      <w:r w:rsidR="002467A8" w:rsidRPr="006A65AF">
        <w:rPr>
          <w:szCs w:val="24"/>
        </w:rPr>
        <w:t xml:space="preserve">.    </w:t>
      </w:r>
    </w:p>
    <w:p w14:paraId="1CFFF3A1" w14:textId="77777777" w:rsidR="002467A8" w:rsidRPr="006A65AF" w:rsidRDefault="002467A8" w:rsidP="002467A8">
      <w:pPr>
        <w:spacing w:line="480" w:lineRule="auto"/>
        <w:ind w:firstLine="720"/>
        <w:rPr>
          <w:szCs w:val="24"/>
        </w:rPr>
      </w:pPr>
      <w:r w:rsidRPr="006A65AF">
        <w:rPr>
          <w:szCs w:val="24"/>
        </w:rPr>
        <w:t>Please do not hesitate to contact me if you have any questions.</w:t>
      </w:r>
    </w:p>
    <w:p w14:paraId="22322635" w14:textId="77777777" w:rsidR="002467A8" w:rsidRPr="006A65AF" w:rsidRDefault="002467A8" w:rsidP="002467A8">
      <w:pPr>
        <w:rPr>
          <w:szCs w:val="24"/>
        </w:rPr>
      </w:pPr>
    </w:p>
    <w:p w14:paraId="78F07400" w14:textId="77777777" w:rsidR="002467A8" w:rsidRPr="006A65AF" w:rsidRDefault="002467A8" w:rsidP="002467A8">
      <w:pPr>
        <w:rPr>
          <w:szCs w:val="24"/>
        </w:rPr>
      </w:pPr>
    </w:p>
    <w:p w14:paraId="3B9F1F68" w14:textId="77777777" w:rsidR="002467A8" w:rsidRPr="006A65AF" w:rsidRDefault="002467A8" w:rsidP="002467A8">
      <w:pPr>
        <w:ind w:left="4320" w:firstLine="720"/>
        <w:rPr>
          <w:szCs w:val="24"/>
        </w:rPr>
      </w:pPr>
      <w:r w:rsidRPr="006A65AF">
        <w:rPr>
          <w:szCs w:val="24"/>
        </w:rPr>
        <w:t>Sincerely,</w:t>
      </w:r>
    </w:p>
    <w:p w14:paraId="6284B8EA" w14:textId="77777777" w:rsidR="002467A8" w:rsidRPr="006A65AF" w:rsidRDefault="002467A8" w:rsidP="002467A8">
      <w:pPr>
        <w:ind w:left="4320" w:firstLine="720"/>
        <w:rPr>
          <w:szCs w:val="24"/>
        </w:rPr>
      </w:pPr>
    </w:p>
    <w:p w14:paraId="18B6C493" w14:textId="77777777" w:rsidR="002467A8" w:rsidRPr="006A65AF" w:rsidRDefault="002467A8" w:rsidP="002467A8">
      <w:pPr>
        <w:ind w:left="4320" w:firstLine="720"/>
        <w:rPr>
          <w:szCs w:val="24"/>
        </w:rPr>
      </w:pPr>
      <w:r w:rsidRPr="006A65AF">
        <w:rPr>
          <w:noProof/>
          <w:szCs w:val="24"/>
        </w:rPr>
      </w:r>
      <w:r w:rsidRPr="006A65AF">
        <w:rPr>
          <w:szCs w:val="24"/>
        </w:rPr>
        <w:pict w14:anchorId="4996A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13.25pt;height:27pt;mso-position-horizontal-relative:char;mso-position-vertical-relative:line" fillcolor="black" strokecolor="white" strokeweight="3e-5mm">
            <v:imagedata r:id="rId10" o:title="" croptop="18557f" cropbottom="24429f" cropleft="5266f" cropright="9453f"/>
            <w10:anchorlock/>
          </v:shape>
        </w:pict>
      </w:r>
    </w:p>
    <w:p w14:paraId="369FED88" w14:textId="77777777" w:rsidR="002467A8" w:rsidRPr="006A65AF" w:rsidRDefault="002467A8" w:rsidP="002467A8">
      <w:pPr>
        <w:ind w:left="4320" w:firstLine="720"/>
        <w:rPr>
          <w:szCs w:val="24"/>
        </w:rPr>
      </w:pPr>
      <w:r w:rsidRPr="006A65AF">
        <w:rPr>
          <w:szCs w:val="24"/>
        </w:rPr>
        <w:t>_______________________</w:t>
      </w:r>
    </w:p>
    <w:p w14:paraId="306841BD" w14:textId="77777777" w:rsidR="002467A8" w:rsidRPr="006A65AF" w:rsidRDefault="002467A8" w:rsidP="002467A8">
      <w:pPr>
        <w:spacing w:after="120"/>
      </w:pPr>
      <w:r w:rsidRPr="006A65AF">
        <w:tab/>
      </w:r>
      <w:r w:rsidRPr="006A65AF">
        <w:tab/>
      </w:r>
      <w:r w:rsidRPr="006A65AF">
        <w:tab/>
      </w:r>
      <w:r w:rsidRPr="006A65AF">
        <w:tab/>
      </w:r>
      <w:r w:rsidRPr="006A65AF">
        <w:tab/>
      </w:r>
      <w:r w:rsidRPr="006A65AF">
        <w:tab/>
      </w:r>
      <w:r w:rsidRPr="006A65AF">
        <w:tab/>
      </w:r>
      <w:r w:rsidR="00D158EF">
        <w:t>E</w:t>
      </w:r>
      <w:r w:rsidRPr="006A65AF">
        <w:t>lizabeth B. Wade</w:t>
      </w:r>
      <w:r w:rsidRPr="006A65AF">
        <w:tab/>
      </w:r>
    </w:p>
    <w:p w14:paraId="2AAEC681" w14:textId="77777777" w:rsidR="006D3ABC" w:rsidRDefault="006D3ABC" w:rsidP="006D3ABC"/>
    <w:p w14:paraId="0E020A59" w14:textId="77777777" w:rsidR="00AD4BDA" w:rsidRPr="00A501AF" w:rsidRDefault="006D3ABC" w:rsidP="002467A8">
      <w:pPr>
        <w:rPr>
          <w:rFonts w:ascii="Arial" w:hAnsi="Arial" w:cs="Arial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D4BDA" w:rsidRPr="00A501AF" w:rsidSect="00AD4BDA">
      <w:headerReference w:type="default" r:id="rId11"/>
      <w:headerReference w:type="first" r:id="rId12"/>
      <w:type w:val="continuous"/>
      <w:pgSz w:w="12240" w:h="15840" w:code="1"/>
      <w:pgMar w:top="2160" w:right="1440" w:bottom="1584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79602" w14:textId="77777777" w:rsidR="009C3852" w:rsidRDefault="009C3852" w:rsidP="005A233C">
      <w:r>
        <w:separator/>
      </w:r>
    </w:p>
  </w:endnote>
  <w:endnote w:type="continuationSeparator" w:id="0">
    <w:p w14:paraId="4B92883E" w14:textId="77777777" w:rsidR="009C3852" w:rsidRDefault="009C3852" w:rsidP="005A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7A970" w14:textId="77777777" w:rsidR="009C3852" w:rsidRDefault="009C3852" w:rsidP="005A233C">
      <w:r>
        <w:separator/>
      </w:r>
    </w:p>
  </w:footnote>
  <w:footnote w:type="continuationSeparator" w:id="0">
    <w:p w14:paraId="4EDEAF91" w14:textId="77777777" w:rsidR="009C3852" w:rsidRDefault="009C3852" w:rsidP="005A2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AB64A" w14:textId="77777777" w:rsidR="005A233C" w:rsidRPr="005A233C" w:rsidRDefault="006D3ABC" w:rsidP="005A233C">
    <w:pPr>
      <w:pStyle w:val="Header"/>
    </w:pPr>
    <w:r>
      <w:rPr>
        <w:noProof/>
      </w:rPr>
      <w:pict w14:anchorId="6A462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52" type="#_x0000_t75" style="position:absolute;margin-left:0;margin-top:0;width:611.75pt;height:11in;z-index:-251657216;visibility:visible;mso-position-horizontal-relative:page;mso-position-vertical-relative:page;mso-width-relative:margin;mso-height-relative:margin">
          <v:imagedata r:id="rId1" o:title="" croptop="-12f" cropbottom="-12f"/>
          <o:lock v:ext="edit" aspectratio="f"/>
          <w10:wrap anchorx="page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87A7D" w14:textId="77777777" w:rsidR="00D03EA0" w:rsidRDefault="006D3ABC">
    <w:pPr>
      <w:pStyle w:val="Header"/>
    </w:pPr>
    <w:r>
      <w:rPr>
        <w:noProof/>
      </w:rPr>
      <w:pict w14:anchorId="219FB2C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-3.05pt;margin-top:.65pt;width:116.1pt;height:57.9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" filled="f" stroked="f">
          <v:textbox>
            <w:txbxContent>
              <w:p w14:paraId="5CB762CD" w14:textId="77777777" w:rsidR="00D03EA0" w:rsidRPr="006D3ABC" w:rsidRDefault="006D3ABC" w:rsidP="00D03EA0">
                <w:pPr>
                  <w:spacing w:line="40" w:lineRule="atLeast"/>
                  <w:ind w:left="-144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10 Peachtree Place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  <w:t>Atlanta, GA 30309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  <w:t>404 584 3000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</w:r>
                <w:r w:rsidR="00D03EA0"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</w:r>
              </w:p>
            </w:txbxContent>
          </v:textbox>
        </v:shape>
      </w:pict>
    </w:r>
    <w:r>
      <w:rPr>
        <w:noProof/>
      </w:rPr>
      <w:pict w14:anchorId="069B2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50" type="#_x0000_t75" style="position:absolute;margin-left:-81.35pt;margin-top:641pt;width:611.9pt;height:791.85pt;z-index:-251658240;visibility:visible">
          <v:imagedata r:id="rId1" o:title=""/>
        </v:shape>
      </w:pict>
    </w:r>
    <w:r>
      <w:rPr>
        <w:noProof/>
      </w:rPr>
      <w:pict w14:anchorId="099CBAD0">
        <v:shape id="Picture 1" o:spid="_x0000_s2049" type="#_x0000_t75" style="position:absolute;margin-left:0;margin-top:0;width:612pt;height:791.95pt;z-index:-251660288;visibility:visible;mso-position-horizontal-relative:page;mso-position-vertical-relative:page">
          <v:imagedata r:id="rId2" o:title=""/>
          <w10:wrap anchorx="page" anchory="pag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ABC"/>
    <w:rsid w:val="000202C2"/>
    <w:rsid w:val="00045F5C"/>
    <w:rsid w:val="00055225"/>
    <w:rsid w:val="00082400"/>
    <w:rsid w:val="000B300A"/>
    <w:rsid w:val="000D4EBA"/>
    <w:rsid w:val="000E5F2E"/>
    <w:rsid w:val="00122495"/>
    <w:rsid w:val="0019462A"/>
    <w:rsid w:val="001B1CEE"/>
    <w:rsid w:val="001E623F"/>
    <w:rsid w:val="002467A8"/>
    <w:rsid w:val="00253CD7"/>
    <w:rsid w:val="002A532F"/>
    <w:rsid w:val="002A7BF2"/>
    <w:rsid w:val="002D387E"/>
    <w:rsid w:val="00392F6C"/>
    <w:rsid w:val="00450F5F"/>
    <w:rsid w:val="004F7373"/>
    <w:rsid w:val="00525262"/>
    <w:rsid w:val="0052618F"/>
    <w:rsid w:val="00535DC7"/>
    <w:rsid w:val="005A233C"/>
    <w:rsid w:val="005A6277"/>
    <w:rsid w:val="005D19EF"/>
    <w:rsid w:val="005F3E03"/>
    <w:rsid w:val="005F612A"/>
    <w:rsid w:val="006A0FE1"/>
    <w:rsid w:val="006D3ABC"/>
    <w:rsid w:val="00730530"/>
    <w:rsid w:val="007642C8"/>
    <w:rsid w:val="007A191A"/>
    <w:rsid w:val="007B3EEC"/>
    <w:rsid w:val="007C3E6F"/>
    <w:rsid w:val="00882F0C"/>
    <w:rsid w:val="008C495B"/>
    <w:rsid w:val="008D6B5A"/>
    <w:rsid w:val="00905206"/>
    <w:rsid w:val="009155E7"/>
    <w:rsid w:val="00944EE9"/>
    <w:rsid w:val="00992712"/>
    <w:rsid w:val="009C3852"/>
    <w:rsid w:val="00A000EB"/>
    <w:rsid w:val="00A501AF"/>
    <w:rsid w:val="00AD4BDA"/>
    <w:rsid w:val="00AF7E41"/>
    <w:rsid w:val="00B26D26"/>
    <w:rsid w:val="00B6645B"/>
    <w:rsid w:val="00B827BC"/>
    <w:rsid w:val="00B85D63"/>
    <w:rsid w:val="00C17075"/>
    <w:rsid w:val="00C27079"/>
    <w:rsid w:val="00C76C1B"/>
    <w:rsid w:val="00D03EA0"/>
    <w:rsid w:val="00D158EF"/>
    <w:rsid w:val="00D41641"/>
    <w:rsid w:val="00DE1260"/>
    <w:rsid w:val="00E922DD"/>
    <w:rsid w:val="00EB4B82"/>
    <w:rsid w:val="00ED45FC"/>
    <w:rsid w:val="00EF2B99"/>
    <w:rsid w:val="00F06606"/>
    <w:rsid w:val="00F32DEF"/>
    <w:rsid w:val="00F84675"/>
    <w:rsid w:val="00FA2CA7"/>
    <w:rsid w:val="00FE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4B72DCC1"/>
  <w15:chartTrackingRefBased/>
  <w15:docId w15:val="{4730911C-9005-4414-8E0D-6491C3D56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ABC"/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33C"/>
  </w:style>
  <w:style w:type="paragraph" w:styleId="Footer">
    <w:name w:val="footer"/>
    <w:basedOn w:val="Normal"/>
    <w:link w:val="Foot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33C"/>
  </w:style>
  <w:style w:type="paragraph" w:styleId="BalloonText">
    <w:name w:val="Balloon Text"/>
    <w:basedOn w:val="Normal"/>
    <w:link w:val="BalloonTextChar"/>
    <w:uiPriority w:val="99"/>
    <w:semiHidden/>
    <w:unhideWhenUsed/>
    <w:rsid w:val="005A2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A2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ing\Desktop\15094_AGL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DDFF11FAACE4488A3B9E0704CFDA5" ma:contentTypeVersion="9" ma:contentTypeDescription="Create a new document." ma:contentTypeScope="" ma:versionID="040c8b5c03fb21db528ae597cd1fb8da">
  <xsd:schema xmlns:xsd="http://www.w3.org/2001/XMLSchema" xmlns:xs="http://www.w3.org/2001/XMLSchema" xmlns:p="http://schemas.microsoft.com/office/2006/metadata/properties" xmlns:ns1="http://schemas.microsoft.com/sharepoint/v3" xmlns:ns2="5d47e8e7-9958-41f8-af1d-1896dec138d5" targetNamespace="http://schemas.microsoft.com/office/2006/metadata/properties" ma:root="true" ma:fieldsID="2effc43e7cd97b884fda1895c7ad1150" ns1:_="" ns2:_="">
    <xsd:import namespace="http://schemas.microsoft.com/sharepoint/v3"/>
    <xsd:import namespace="5d47e8e7-9958-41f8-af1d-1896dec138d5"/>
    <xsd:element name="properties">
      <xsd:complexType>
        <xsd:sequence>
          <xsd:element name="documentManagement">
            <xsd:complexType>
              <xsd:all>
                <xsd:element ref="ns2:Docket_x0023_" minOccurs="0"/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7e8e7-9958-41f8-af1d-1896dec138d5" elementFormDefault="qualified">
    <xsd:import namespace="http://schemas.microsoft.com/office/2006/documentManagement/types"/>
    <xsd:import namespace="http://schemas.microsoft.com/office/infopath/2007/PartnerControls"/>
    <xsd:element name="Docket_x0023_" ma:index="4" nillable="true" ma:displayName="Docket#" ma:internalName="Docket_x0023_" ma:readOnly="false">
      <xsd:simpleType>
        <xsd:restriction base="dms:Text">
          <xsd:maxLength value="6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ocket_x0023_ xmlns="5d47e8e7-9958-41f8-af1d-1896dec138d5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03FA76F-097A-422D-928E-A69BF3C5D53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522874-685D-4F7E-914E-7B18FF1011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76F44-E834-4A35-8B3E-7BBD7B4AA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d47e8e7-9958-41f8-af1d-1896dec13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2360C-EED3-4022-8411-D0FD41C80F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15094_AGL_Letterhead_template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AGL Resources, Inc.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Suebrina King Cofer</dc:creator>
  <cp:keywords/>
  <cp:lastModifiedBy>King-Cofer, Suebrina</cp:lastModifiedBy>
  <cp:revision>2</cp:revision>
  <cp:lastPrinted>2017-03-09T14:41:00Z</cp:lastPrinted>
  <dcterms:created xsi:type="dcterms:W3CDTF">2021-08-30T13:48:00Z</dcterms:created>
  <dcterms:modified xsi:type="dcterms:W3CDTF">2021-08-30T13:48:00Z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c88caa0d-ced9-4bcc-86e3-a4d09a994ad6</vt:lpwstr>
  </property>
  <property fmtid="{D5CDD505-2E9C-101B-9397-08002B2CF9AE}" pid="3" name="ContentTypeId">
    <vt:lpwstr>0x01010061F80C2FA1754C40A5FA22B2AD631A75</vt:lpwstr>
  </property>
  <property fmtid="{D5CDD505-2E9C-101B-9397-08002B2CF9AE}" pid="4" name="_dlc_DocId">
    <vt:lpwstr>SUP3FJCUKVZE-440809575-205</vt:lpwstr>
  </property>
  <property fmtid="{D5CDD505-2E9C-101B-9397-08002B2CF9AE}" pid="5" name="_dlc_DocIdUrl">
    <vt:lpwstr>http://pipeline/company-resources/branding/_layouts/15/DocIdRedir.aspx?ID=SUP3FJCUKVZE-440809575-205, SUP3FJCUKVZE-440809575-205</vt:lpwstr>
  </property>
  <property fmtid="{D5CDD505-2E9C-101B-9397-08002B2CF9AE}" pid="6" name="PublishingExpirationDate">
    <vt:lpwstr/>
  </property>
  <property fmtid="{D5CDD505-2E9C-101B-9397-08002B2CF9AE}" pid="7" name="PublishingStartDate">
    <vt:lpwstr/>
  </property>
  <property fmtid="{D5CDD505-2E9C-101B-9397-08002B2CF9AE}" pid="8" name="display_urn:schemas-microsoft-com:office:office#Editor">
    <vt:lpwstr>King-Cofer, Suebrina</vt:lpwstr>
  </property>
  <property fmtid="{D5CDD505-2E9C-101B-9397-08002B2CF9AE}" pid="9" name="TemplateUrl">
    <vt:lpwstr/>
  </property>
  <property fmtid="{D5CDD505-2E9C-101B-9397-08002B2CF9AE}" pid="10" name="xd_ProgID">
    <vt:lpwstr/>
  </property>
  <property fmtid="{D5CDD505-2E9C-101B-9397-08002B2CF9AE}" pid="11" name="display_urn:schemas-microsoft-com:office:office#Author">
    <vt:lpwstr>King-Cofer, Suebrina</vt:lpwstr>
  </property>
  <property fmtid="{D5CDD505-2E9C-101B-9397-08002B2CF9AE}" pid="12" name="Order">
    <vt:lpwstr>2779300.00000000</vt:lpwstr>
  </property>
</Properties>
</file>